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0BD" w:rsidRDefault="00C470BD" w:rsidP="00C470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HERVY</w:t>
      </w:r>
      <w:r>
        <w:rPr>
          <w:rFonts w:ascii="Times New Roman" w:hAnsi="Times New Roman" w:cs="Times New Roman"/>
          <w:sz w:val="24"/>
          <w:szCs w:val="24"/>
        </w:rPr>
        <w:t xml:space="preserve">      (fl.1429)</w:t>
      </w:r>
    </w:p>
    <w:p w:rsidR="00C470BD" w:rsidRDefault="00C470BD" w:rsidP="00C470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Goldsmith.</w:t>
      </w:r>
    </w:p>
    <w:p w:rsidR="00C470BD" w:rsidRDefault="00C470BD" w:rsidP="00C470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70BD" w:rsidRDefault="00C470BD" w:rsidP="00C470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70BD" w:rsidRDefault="00C470BD" w:rsidP="00C470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[Presumably not the John Hervy, goldsmith, who was deceased by 27 September 1428].</w:t>
      </w:r>
    </w:p>
    <w:p w:rsidR="00C470BD" w:rsidRDefault="00C470BD" w:rsidP="00C470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70BD" w:rsidRDefault="00C470BD" w:rsidP="00C470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70BD" w:rsidRDefault="00C470BD" w:rsidP="00C470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May1429</w:t>
      </w:r>
      <w:r>
        <w:rPr>
          <w:rFonts w:ascii="Times New Roman" w:hAnsi="Times New Roman" w:cs="Times New Roman"/>
          <w:sz w:val="24"/>
          <w:szCs w:val="24"/>
        </w:rPr>
        <w:tab/>
        <w:t>His apprentice, Richard Lacche(q.v.), became a Freeman.</w:t>
      </w:r>
    </w:p>
    <w:p w:rsidR="00C470BD" w:rsidRDefault="00C470BD" w:rsidP="00C470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(“Exeter Freemen” p.46)</w:t>
      </w:r>
    </w:p>
    <w:p w:rsidR="00C470BD" w:rsidRDefault="00C470BD" w:rsidP="00C470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70BD" w:rsidRDefault="00C470BD" w:rsidP="00C470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70BD" w:rsidRDefault="00C470BD" w:rsidP="00C470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0BD" w:rsidRDefault="00C470BD" w:rsidP="00564E3C">
      <w:pPr>
        <w:spacing w:after="0" w:line="240" w:lineRule="auto"/>
      </w:pPr>
      <w:r>
        <w:separator/>
      </w:r>
    </w:p>
  </w:endnote>
  <w:endnote w:type="continuationSeparator" w:id="0">
    <w:p w:rsidR="00C470BD" w:rsidRDefault="00C470B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470BD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0BD" w:rsidRDefault="00C470BD" w:rsidP="00564E3C">
      <w:pPr>
        <w:spacing w:after="0" w:line="240" w:lineRule="auto"/>
      </w:pPr>
      <w:r>
        <w:separator/>
      </w:r>
    </w:p>
  </w:footnote>
  <w:footnote w:type="continuationSeparator" w:id="0">
    <w:p w:rsidR="00C470BD" w:rsidRDefault="00C470B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BD"/>
    <w:rsid w:val="00372DC6"/>
    <w:rsid w:val="00564E3C"/>
    <w:rsid w:val="0064591D"/>
    <w:rsid w:val="00C470B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149688-CC7A-4CF8-B1C9-1D6ED94D9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2015-12-10T21:28:00Z</dcterms:created>
  <dcterms:modified xsi:type="dcterms:W3CDTF">2015-12-10T21:29:00Z</dcterms:modified>
</cp:coreProperties>
</file>